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FC7CEF" w:rsidRPr="00FC7CEF">
          <w:rPr>
            <w:rStyle w:val="a9"/>
          </w:rPr>
          <w:t xml:space="preserve"> Акционерное общество «Нижегородский водоканал»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FC7CEF" w:rsidRPr="00AF49A3" w:rsidTr="008B4051">
        <w:trPr>
          <w:jc w:val="center"/>
        </w:trPr>
        <w:tc>
          <w:tcPr>
            <w:tcW w:w="3049" w:type="dxa"/>
            <w:vAlign w:val="center"/>
          </w:tcPr>
          <w:p w:rsidR="00FC7CEF" w:rsidRPr="00FC7CEF" w:rsidRDefault="00FC7CEF" w:rsidP="00FC7CEF">
            <w:pPr>
              <w:pStyle w:val="aa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Электроцех</w:t>
            </w:r>
            <w:proofErr w:type="spellEnd"/>
          </w:p>
        </w:tc>
        <w:tc>
          <w:tcPr>
            <w:tcW w:w="3686" w:type="dxa"/>
            <w:vAlign w:val="center"/>
          </w:tcPr>
          <w:p w:rsidR="00FC7CEF" w:rsidRPr="00063DF1" w:rsidRDefault="00FC7CEF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C7CEF" w:rsidRPr="00063DF1" w:rsidRDefault="00FC7CE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C7CEF" w:rsidRPr="00063DF1" w:rsidRDefault="00FC7C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C7CEF" w:rsidRPr="00063DF1" w:rsidRDefault="00FC7C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C7CEF" w:rsidRPr="00063DF1" w:rsidRDefault="00FC7CEF" w:rsidP="00DB70BA">
            <w:pPr>
              <w:pStyle w:val="aa"/>
            </w:pPr>
          </w:p>
        </w:tc>
      </w:tr>
      <w:tr w:rsidR="00FC7CEF" w:rsidRPr="00AF49A3" w:rsidTr="008B4051">
        <w:trPr>
          <w:jc w:val="center"/>
        </w:trPr>
        <w:tc>
          <w:tcPr>
            <w:tcW w:w="3049" w:type="dxa"/>
            <w:vAlign w:val="center"/>
          </w:tcPr>
          <w:p w:rsidR="00FC7CEF" w:rsidRPr="00FC7CEF" w:rsidRDefault="00FC7CEF" w:rsidP="00776B0A">
            <w:pPr>
              <w:pStyle w:val="aa"/>
              <w:jc w:val="left"/>
            </w:pPr>
            <w:r>
              <w:t>7</w:t>
            </w:r>
            <w:r w:rsidR="004E2595">
              <w:t>-</w:t>
            </w:r>
            <w:r w:rsidR="00776B0A">
              <w:t>ЭЦ</w:t>
            </w:r>
            <w:r>
              <w:t>. Электромонтер по ремо</w:t>
            </w:r>
            <w:r>
              <w:t>н</w:t>
            </w:r>
            <w:r>
              <w:t>ту и монтажу кабельных линий</w:t>
            </w:r>
          </w:p>
        </w:tc>
        <w:tc>
          <w:tcPr>
            <w:tcW w:w="3686" w:type="dxa"/>
            <w:vAlign w:val="center"/>
          </w:tcPr>
          <w:p w:rsidR="00FC7CEF" w:rsidRPr="00063DF1" w:rsidRDefault="00FC7CEF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FC7CEF" w:rsidRPr="00063DF1" w:rsidRDefault="00FC7CE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FC7CEF" w:rsidRPr="00063DF1" w:rsidRDefault="0061632D" w:rsidP="00DB70BA">
            <w:pPr>
              <w:pStyle w:val="aa"/>
            </w:pPr>
            <w:r>
              <w:t>3</w:t>
            </w:r>
            <w:r w:rsidR="003E4EB1">
              <w:t xml:space="preserve"> квартал 2021г.</w:t>
            </w:r>
          </w:p>
        </w:tc>
        <w:tc>
          <w:tcPr>
            <w:tcW w:w="3294" w:type="dxa"/>
            <w:vAlign w:val="center"/>
          </w:tcPr>
          <w:p w:rsidR="00FC7CEF" w:rsidRPr="00063DF1" w:rsidRDefault="003E4EB1" w:rsidP="00DB70BA">
            <w:pPr>
              <w:pStyle w:val="aa"/>
            </w:pPr>
            <w:proofErr w:type="spellStart"/>
            <w:r>
              <w:t>Электроцех</w:t>
            </w:r>
            <w:proofErr w:type="spellEnd"/>
          </w:p>
        </w:tc>
        <w:tc>
          <w:tcPr>
            <w:tcW w:w="1315" w:type="dxa"/>
            <w:vAlign w:val="center"/>
          </w:tcPr>
          <w:p w:rsidR="00FC7CEF" w:rsidRPr="00063DF1" w:rsidRDefault="00FC7CEF" w:rsidP="00DB70BA">
            <w:pPr>
              <w:pStyle w:val="aa"/>
            </w:pPr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FC7CEF">
          <w:rPr>
            <w:rStyle w:val="a9"/>
          </w:rPr>
          <w:t>31.08.2020</w:t>
        </w:r>
      </w:fldSimple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FC7CEF" w:rsidRDefault="00FC7CE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C7CEF" w:rsidP="009D6532">
            <w:pPr>
              <w:pStyle w:val="aa"/>
            </w:pPr>
            <w:r>
              <w:t>Заместитель главного инженера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C7CEF" w:rsidP="009D6532">
            <w:pPr>
              <w:pStyle w:val="aa"/>
            </w:pPr>
            <w:proofErr w:type="spellStart"/>
            <w:r>
              <w:t>Лихотников</w:t>
            </w:r>
            <w:proofErr w:type="spellEnd"/>
            <w:r>
              <w:t xml:space="preserve"> М.Я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FC7CE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FC7CE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C7CEF" w:rsidP="009D6532">
            <w:pPr>
              <w:pStyle w:val="aa"/>
            </w:pPr>
            <w:r>
              <w:t>Начальник управления по работе с пе</w:t>
            </w:r>
            <w:r>
              <w:t>р</w:t>
            </w:r>
            <w:r>
              <w:t>соналом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C7CEF" w:rsidP="009D6532">
            <w:pPr>
              <w:pStyle w:val="aa"/>
            </w:pPr>
            <w:r>
              <w:t>Тихонова В.Н.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FC7CE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FC7CE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FC7CEF" w:rsidRPr="00FC7CEF" w:rsidTr="00FC7CE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  <w:r>
              <w:t>Начальник отдела охраны труда и пр</w:t>
            </w:r>
            <w:r>
              <w:t>о</w:t>
            </w:r>
            <w:r>
              <w:t>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  <w:r>
              <w:t>Корнеев И.М.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</w:tr>
      <w:tr w:rsidR="00FC7CEF" w:rsidRPr="00FC7CEF" w:rsidTr="00FC7CE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t>(дата)</w:t>
            </w:r>
          </w:p>
        </w:tc>
      </w:tr>
      <w:tr w:rsidR="00FC7CEF" w:rsidRPr="00FC7CEF" w:rsidTr="00FC7CE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  <w:r>
              <w:t>Начальник отдела правового обеспеч</w:t>
            </w:r>
            <w:r>
              <w:t>е</w:t>
            </w:r>
            <w:r>
              <w:t>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</w:tr>
      <w:tr w:rsidR="00FC7CEF" w:rsidRPr="00FC7CEF" w:rsidTr="00FC7CE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t>(дата)</w:t>
            </w:r>
          </w:p>
        </w:tc>
      </w:tr>
      <w:tr w:rsidR="00FC7CEF" w:rsidRPr="00FC7CEF" w:rsidTr="00FC7CE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</w:tr>
      <w:tr w:rsidR="00FC7CEF" w:rsidRPr="00FC7CEF" w:rsidTr="00FC7CE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t>(дата)</w:t>
            </w:r>
          </w:p>
        </w:tc>
      </w:tr>
      <w:tr w:rsidR="00FC7CEF" w:rsidRPr="00FC7CEF" w:rsidTr="00FC7CE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  <w:proofErr w:type="spellStart"/>
            <w:r>
              <w:t>Харузин</w:t>
            </w:r>
            <w:proofErr w:type="spellEnd"/>
            <w:r>
              <w:t xml:space="preserve"> С.Ю.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</w:tr>
      <w:tr w:rsidR="00FC7CEF" w:rsidRPr="00FC7CEF" w:rsidTr="00FC7CE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t>(дата)</w:t>
            </w:r>
          </w:p>
        </w:tc>
      </w:tr>
      <w:tr w:rsidR="00FC7CEF" w:rsidRPr="00FC7CEF" w:rsidTr="00FC7CE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  <w:r>
              <w:t>Начальник цеха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  <w:r>
              <w:t>Мешалкин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</w:tr>
      <w:tr w:rsidR="00FC7CEF" w:rsidRPr="00FC7CEF" w:rsidTr="00FC7CE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t>(дата)</w:t>
            </w:r>
          </w:p>
        </w:tc>
      </w:tr>
      <w:tr w:rsidR="00FC7CEF" w:rsidRPr="00FC7CEF" w:rsidTr="00FC7CE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  <w:r>
              <w:t>Специалист по охране труда 1 катег</w:t>
            </w:r>
            <w:r>
              <w:t>о</w:t>
            </w:r>
            <w:r>
              <w:t xml:space="preserve">рии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  <w:r>
              <w:t>Старков А.А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</w:tr>
      <w:tr w:rsidR="00FC7CEF" w:rsidRPr="00FC7CEF" w:rsidTr="00FC7CE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t>(дата)</w:t>
            </w:r>
          </w:p>
        </w:tc>
      </w:tr>
      <w:tr w:rsidR="00FC7CEF" w:rsidRPr="00FC7CEF" w:rsidTr="00FC7CE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  <w:r>
              <w:t xml:space="preserve">Инженер 1 категории, уполномоченный </w:t>
            </w:r>
            <w:r>
              <w:lastRenderedPageBreak/>
              <w:t>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  <w:r>
              <w:t>Лобачева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CEF" w:rsidRPr="00FC7CEF" w:rsidRDefault="00FC7CEF" w:rsidP="009D6532">
            <w:pPr>
              <w:pStyle w:val="aa"/>
            </w:pPr>
          </w:p>
        </w:tc>
      </w:tr>
      <w:tr w:rsidR="00FC7CEF" w:rsidRPr="00FC7CEF" w:rsidTr="00FC7CE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C7CEF" w:rsidRPr="00FC7CEF" w:rsidRDefault="00FC7CEF" w:rsidP="009D6532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</w:t>
      </w:r>
      <w:proofErr w:type="gramStart"/>
      <w:r w:rsidRPr="003C5C39">
        <w:t>т(</w:t>
      </w:r>
      <w:proofErr w:type="spellStart"/>
      <w:proofErr w:type="gramEnd"/>
      <w:r w:rsidRPr="003C5C39">
        <w:t>ы</w:t>
      </w:r>
      <w:proofErr w:type="spellEnd"/>
      <w:r w:rsidRPr="003C5C39">
        <w:t xml:space="preserve">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FC7CEF" w:rsidTr="00FC7CEF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C7CEF" w:rsidRDefault="00FC7CEF" w:rsidP="00C45714">
            <w:pPr>
              <w:pStyle w:val="aa"/>
            </w:pPr>
            <w:r w:rsidRPr="00FC7CEF">
              <w:t>4571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C7CEF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C7CEF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C7CEF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C7CEF" w:rsidRDefault="00FC7CEF" w:rsidP="00C45714">
            <w:pPr>
              <w:pStyle w:val="aa"/>
            </w:pPr>
            <w:r w:rsidRPr="00FC7CEF">
              <w:t>Агафонов Дмитрий Михайлович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C7CEF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C7CEF" w:rsidRDefault="00FC7CEF" w:rsidP="00C45714">
            <w:pPr>
              <w:pStyle w:val="aa"/>
            </w:pPr>
            <w:r>
              <w:t>31.08.2020</w:t>
            </w:r>
          </w:p>
        </w:tc>
      </w:tr>
      <w:tr w:rsidR="00C45714" w:rsidRPr="00FC7CEF" w:rsidTr="00FC7CEF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FC7CEF" w:rsidRDefault="00FC7CEF" w:rsidP="00C45714">
            <w:pPr>
              <w:pStyle w:val="aa"/>
              <w:rPr>
                <w:b/>
                <w:vertAlign w:val="superscript"/>
              </w:rPr>
            </w:pPr>
            <w:r w:rsidRPr="00FC7CE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FC7CEF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FC7CEF" w:rsidRDefault="00FC7CEF" w:rsidP="00C45714">
            <w:pPr>
              <w:pStyle w:val="aa"/>
              <w:rPr>
                <w:b/>
                <w:vertAlign w:val="superscript"/>
              </w:rPr>
            </w:pPr>
            <w:r w:rsidRPr="00FC7CE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FC7CEF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FC7CEF" w:rsidRDefault="00FC7CEF" w:rsidP="00C45714">
            <w:pPr>
              <w:pStyle w:val="aa"/>
              <w:rPr>
                <w:b/>
                <w:vertAlign w:val="superscript"/>
              </w:rPr>
            </w:pPr>
            <w:r w:rsidRPr="00FC7CE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FC7CEF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FC7CEF" w:rsidRDefault="00FC7CEF" w:rsidP="00C45714">
            <w:pPr>
              <w:pStyle w:val="aa"/>
              <w:rPr>
                <w:vertAlign w:val="superscript"/>
              </w:rPr>
            </w:pPr>
            <w:r w:rsidRPr="00FC7CEF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838" w:rsidRPr="00FC7CEF" w:rsidRDefault="00A83838" w:rsidP="00FC7CEF">
      <w:pPr>
        <w:rPr>
          <w:szCs w:val="24"/>
        </w:rPr>
      </w:pPr>
      <w:r>
        <w:separator/>
      </w:r>
    </w:p>
  </w:endnote>
  <w:endnote w:type="continuationSeparator" w:id="0">
    <w:p w:rsidR="00A83838" w:rsidRPr="00FC7CEF" w:rsidRDefault="00A83838" w:rsidP="00FC7CEF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838" w:rsidRPr="00FC7CEF" w:rsidRDefault="00A83838" w:rsidP="00FC7CEF">
      <w:pPr>
        <w:rPr>
          <w:szCs w:val="24"/>
        </w:rPr>
      </w:pPr>
      <w:r>
        <w:separator/>
      </w:r>
    </w:p>
  </w:footnote>
  <w:footnote w:type="continuationSeparator" w:id="0">
    <w:p w:rsidR="00A83838" w:rsidRPr="00FC7CEF" w:rsidRDefault="00A83838" w:rsidP="00FC7CEF">
      <w:pPr>
        <w:rPr>
          <w:szCs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boss_fio" w:val="Дурягин Александр Иванович "/>
    <w:docVar w:name="ceh_info" w:val=" Акционерное общество «Нижегородский водоканал» "/>
    <w:docVar w:name="doc_type" w:val="6"/>
    <w:docVar w:name="fill_date" w:val="31.08.2020"/>
    <w:docVar w:name="org_guid" w:val="6F8C7C107E094FD3807490213E873317"/>
    <w:docVar w:name="org_id" w:val="4"/>
    <w:docVar w:name="org_name" w:val="     "/>
    <w:docVar w:name="pers_guids" w:val="28205D29D3E744B1AF553894488FE782@116-159-295-54"/>
    <w:docVar w:name="pers_snils" w:val="28205D29D3E744B1AF553894488FE782@116-159-295-54"/>
    <w:docVar w:name="pred_dolg" w:val="Заместитель главного инженера"/>
    <w:docVar w:name="pred_fio" w:val="Лихотников М.Я"/>
    <w:docVar w:name="rbtd_adr" w:val="     "/>
    <w:docVar w:name="rbtd_name" w:val="Акционерное общество «Нижегородский водоканал»"/>
    <w:docVar w:name="sv_docs" w:val="1"/>
  </w:docVars>
  <w:rsids>
    <w:rsidRoot w:val="00FC7CEF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3A1C01"/>
    <w:rsid w:val="003A2259"/>
    <w:rsid w:val="003C79E5"/>
    <w:rsid w:val="003E4EB1"/>
    <w:rsid w:val="00406A11"/>
    <w:rsid w:val="00483A6A"/>
    <w:rsid w:val="00495D50"/>
    <w:rsid w:val="004B7161"/>
    <w:rsid w:val="004C6BD0"/>
    <w:rsid w:val="004D3FF5"/>
    <w:rsid w:val="004E2595"/>
    <w:rsid w:val="004E5CB1"/>
    <w:rsid w:val="00547088"/>
    <w:rsid w:val="005567D6"/>
    <w:rsid w:val="005645F0"/>
    <w:rsid w:val="00572AE0"/>
    <w:rsid w:val="00584289"/>
    <w:rsid w:val="005F64E6"/>
    <w:rsid w:val="0061632D"/>
    <w:rsid w:val="0065289A"/>
    <w:rsid w:val="0067226F"/>
    <w:rsid w:val="006E662C"/>
    <w:rsid w:val="00725C51"/>
    <w:rsid w:val="00776B0A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A83838"/>
    <w:rsid w:val="00B12F45"/>
    <w:rsid w:val="00B1405F"/>
    <w:rsid w:val="00B3448B"/>
    <w:rsid w:val="00B5534B"/>
    <w:rsid w:val="00B71604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C7CEF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FC7CE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C7CEF"/>
    <w:rPr>
      <w:sz w:val="24"/>
    </w:rPr>
  </w:style>
  <w:style w:type="paragraph" w:styleId="ad">
    <w:name w:val="footer"/>
    <w:basedOn w:val="a"/>
    <w:link w:val="ae"/>
    <w:rsid w:val="00FC7C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C7CE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10</TotalTime>
  <Pages>2</Pages>
  <Words>195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1</dc:creator>
  <cp:lastModifiedBy>687</cp:lastModifiedBy>
  <cp:revision>5</cp:revision>
  <dcterms:created xsi:type="dcterms:W3CDTF">2021-01-25T08:57:00Z</dcterms:created>
  <dcterms:modified xsi:type="dcterms:W3CDTF">2021-02-18T08:10:00Z</dcterms:modified>
</cp:coreProperties>
</file>